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D64B1" w14:textId="40D0F39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484B60" w:rsidRPr="00484B60">
        <w:rPr>
          <w:rFonts w:cs="Arial"/>
          <w:bCs/>
          <w:sz w:val="22"/>
          <w:szCs w:val="22"/>
        </w:rPr>
        <w:t>R2-2501529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="00CE308A" w:rsidRPr="00CE308A">
        <w:rPr>
          <w:sz w:val="22"/>
          <w:szCs w:val="22"/>
          <w:vertAlign w:val="superscript"/>
        </w:rPr>
        <w:t>th</w:t>
      </w:r>
      <w:r w:rsidR="00CE308A">
        <w:rPr>
          <w:sz w:val="22"/>
          <w:szCs w:val="22"/>
        </w:rPr>
        <w:t xml:space="preserve"> – 2</w:t>
      </w:r>
      <w:r>
        <w:rPr>
          <w:sz w:val="22"/>
          <w:szCs w:val="22"/>
        </w:rPr>
        <w:t>1</w:t>
      </w:r>
      <w:r w:rsidRPr="00FE64EA">
        <w:rPr>
          <w:sz w:val="22"/>
          <w:szCs w:val="22"/>
          <w:vertAlign w:val="superscript"/>
        </w:rPr>
        <w:t>st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CE308A">
        <w:rPr>
          <w:sz w:val="22"/>
          <w:szCs w:val="22"/>
        </w:rPr>
        <w:t xml:space="preserve">, </w:t>
      </w:r>
      <w:r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  <w:bookmarkStart w:id="3" w:name="_GoBack"/>
      <w:bookmarkEnd w:id="3"/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6"/>
    <w:bookmarkEnd w:id="7"/>
    <w:bookmarkEnd w:id="8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05A8A7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F7B1D">
        <w:rPr>
          <w:rFonts w:ascii="Arial" w:hAnsi="Arial" w:cs="Arial"/>
          <w:b/>
          <w:sz w:val="22"/>
          <w:szCs w:val="22"/>
        </w:rPr>
        <w:t>Google</w:t>
      </w:r>
      <w:r w:rsidR="00EA1365">
        <w:rPr>
          <w:rFonts w:ascii="Arial" w:hAnsi="Arial" w:cs="Arial"/>
          <w:b/>
          <w:sz w:val="22"/>
          <w:szCs w:val="22"/>
        </w:rPr>
        <w:t xml:space="preserve"> </w:t>
      </w:r>
      <w:r w:rsidR="00EA1365" w:rsidRPr="006D4F36">
        <w:rPr>
          <w:rFonts w:ascii="Arial" w:hAnsi="Arial" w:cs="Arial"/>
          <w:b/>
          <w:sz w:val="22"/>
          <w:szCs w:val="22"/>
        </w:rPr>
        <w:t>[</w:t>
      </w:r>
      <w:r w:rsidR="006D4F36" w:rsidRPr="006D4F36">
        <w:rPr>
          <w:rFonts w:ascii="Arial" w:hAnsi="Arial" w:cs="Arial"/>
          <w:b/>
          <w:sz w:val="22"/>
          <w:szCs w:val="22"/>
        </w:rPr>
        <w:t>TSG RAN WG2</w:t>
      </w:r>
      <w:r w:rsidR="00EA1365" w:rsidRPr="006D4F36">
        <w:rPr>
          <w:rFonts w:ascii="Arial" w:hAnsi="Arial" w:cs="Arial"/>
          <w:b/>
          <w:sz w:val="22"/>
          <w:szCs w:val="22"/>
        </w:rPr>
        <w:t>]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636A22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0A46" w14:paraId="7BCB53D2" w14:textId="77777777" w:rsidTr="00F50A46">
        <w:tc>
          <w:tcPr>
            <w:tcW w:w="9855" w:type="dxa"/>
          </w:tcPr>
          <w:p w14:paraId="45F5A518" w14:textId="250657B6" w:rsidR="00F50A46" w:rsidRPr="0077012F" w:rsidRDefault="002B0156" w:rsidP="007A63E4">
            <w:pPr>
              <w:rPr>
                <w:lang w:val="en-US"/>
              </w:rPr>
            </w:pPr>
            <w:r w:rsidRPr="002B0156">
              <w:rPr>
                <w:lang w:val="en-US"/>
              </w:rPr>
              <w:t xml:space="preserve">With a current maximum of 64 segments for SIB11-NB and SIB12-NB and a 680-bit Transport Block Size (TBS), RAN2 limits </w:t>
            </w:r>
            <w:r w:rsidR="00C536EB">
              <w:rPr>
                <w:lang w:val="en-US"/>
              </w:rPr>
              <w:t>the</w:t>
            </w:r>
            <w:r w:rsidRPr="002B0156">
              <w:rPr>
                <w:lang w:val="en-US"/>
              </w:rPr>
              <w:t xml:space="preserve"> PWS message capacity </w:t>
            </w:r>
            <w:r w:rsidR="00C536EB">
              <w:rPr>
                <w:lang w:val="en-US"/>
              </w:rPr>
              <w:t xml:space="preserve">in NB-IoT </w:t>
            </w:r>
            <w:r w:rsidRPr="002B0156">
              <w:rPr>
                <w:lang w:val="en-US"/>
              </w:rPr>
              <w:t xml:space="preserve">to </w:t>
            </w:r>
            <w:r w:rsidR="003B523C" w:rsidRPr="003B523C">
              <w:rPr>
                <w:lang w:val="en-US"/>
              </w:rPr>
              <w:t xml:space="preserve">be less than what is currently specified for </w:t>
            </w:r>
            <w:r w:rsidR="007A63E4">
              <w:rPr>
                <w:lang w:val="en-US"/>
              </w:rPr>
              <w:t>LTE</w:t>
            </w:r>
            <w:r w:rsidRPr="002B0156">
              <w:rPr>
                <w:lang w:val="en-US"/>
              </w:rPr>
              <w:t xml:space="preserve">. RAN2 </w:t>
            </w:r>
            <w:r w:rsidR="005D1B9D">
              <w:rPr>
                <w:lang w:val="en-US"/>
              </w:rPr>
              <w:t xml:space="preserve">discussed the feasibility </w:t>
            </w:r>
            <w:r w:rsidR="00A94E35">
              <w:rPr>
                <w:lang w:val="en-US"/>
              </w:rPr>
              <w:t>of</w:t>
            </w:r>
            <w:r w:rsidRPr="002B0156">
              <w:rPr>
                <w:lang w:val="en-US"/>
              </w:rPr>
              <w:t xml:space="preserve"> extending the segment limit </w:t>
            </w:r>
            <w:r w:rsidR="005D1B9D">
              <w:rPr>
                <w:lang w:val="en-US"/>
              </w:rPr>
              <w:t>beyond 64</w:t>
            </w:r>
            <w:r w:rsidRPr="002B0156">
              <w:rPr>
                <w:lang w:val="en-US"/>
              </w:rPr>
              <w:t xml:space="preserve">, </w:t>
            </w:r>
            <w:r w:rsidR="005D1B9D">
              <w:rPr>
                <w:lang w:val="en-US"/>
              </w:rPr>
              <w:t xml:space="preserve">but also </w:t>
            </w:r>
            <w:r w:rsidR="00A94E35">
              <w:rPr>
                <w:lang w:val="en-US"/>
              </w:rPr>
              <w:t>identified</w:t>
            </w:r>
            <w:r w:rsidRPr="002B0156">
              <w:rPr>
                <w:lang w:val="en-US"/>
              </w:rPr>
              <w:t xml:space="preserve"> potential </w:t>
            </w:r>
            <w:r w:rsidR="00A94E35">
              <w:rPr>
                <w:lang w:val="en-US"/>
              </w:rPr>
              <w:t>drawbacks</w:t>
            </w:r>
            <w:r w:rsidR="00A717FC">
              <w:rPr>
                <w:lang w:val="en-US"/>
              </w:rPr>
              <w:t xml:space="preserve"> including</w:t>
            </w:r>
            <w:r w:rsidR="00A94E35">
              <w:rPr>
                <w:lang w:val="en-US"/>
              </w:rPr>
              <w:t xml:space="preserve"> </w:t>
            </w:r>
            <w:r w:rsidR="00796BC0">
              <w:rPr>
                <w:lang w:val="en-US"/>
              </w:rPr>
              <w:t xml:space="preserve">further </w:t>
            </w:r>
            <w:r w:rsidRPr="002B0156">
              <w:rPr>
                <w:lang w:val="en-US"/>
              </w:rPr>
              <w:t>increases in PWS message acquisition latency</w:t>
            </w:r>
            <w:r w:rsidR="00796BC0">
              <w:rPr>
                <w:lang w:val="en-US"/>
              </w:rPr>
              <w:t xml:space="preserve"> (even with </w:t>
            </w:r>
            <w:r w:rsidR="00A717FC">
              <w:rPr>
                <w:lang w:val="en-US"/>
              </w:rPr>
              <w:t xml:space="preserve">the same </w:t>
            </w:r>
            <w:r w:rsidR="00796BC0">
              <w:rPr>
                <w:lang w:val="en-US"/>
              </w:rPr>
              <w:t xml:space="preserve">segment limit, PWS message acquisition in NB-IoT </w:t>
            </w:r>
            <w:r w:rsidR="00A717FC">
              <w:rPr>
                <w:lang w:val="en-US"/>
              </w:rPr>
              <w:t>is</w:t>
            </w:r>
            <w:r w:rsidR="00796BC0">
              <w:rPr>
                <w:lang w:val="en-US"/>
              </w:rPr>
              <w:t xml:space="preserve"> expected </w:t>
            </w:r>
            <w:r w:rsidR="007A63E4">
              <w:rPr>
                <w:lang w:val="en-US"/>
              </w:rPr>
              <w:t>to take longer time compared to LTE</w:t>
            </w:r>
            <w:r w:rsidR="00796BC0">
              <w:rPr>
                <w:lang w:val="en-US"/>
              </w:rPr>
              <w:t>)</w:t>
            </w:r>
            <w:r w:rsidR="00F74D47">
              <w:rPr>
                <w:lang w:val="en-US"/>
              </w:rPr>
              <w:t>,</w:t>
            </w:r>
            <w:r w:rsidRPr="002B0156">
              <w:rPr>
                <w:lang w:val="en-US"/>
              </w:rPr>
              <w:t xml:space="preserve"> a</w:t>
            </w:r>
            <w:r w:rsidR="00796BC0">
              <w:rPr>
                <w:lang w:val="en-US"/>
              </w:rPr>
              <w:t>s well as</w:t>
            </w:r>
            <w:r w:rsidR="00A94E35">
              <w:rPr>
                <w:lang w:val="en-US"/>
              </w:rPr>
              <w:t xml:space="preserve"> </w:t>
            </w:r>
            <w:r w:rsidRPr="002B0156">
              <w:rPr>
                <w:lang w:val="en-US"/>
              </w:rPr>
              <w:t>susceptibility to mobility-related interruptions.</w:t>
            </w:r>
          </w:p>
        </w:tc>
      </w:tr>
    </w:tbl>
    <w:p w14:paraId="03604EED" w14:textId="77777777" w:rsidR="0082664E" w:rsidRDefault="0082664E" w:rsidP="000F6242"/>
    <w:p w14:paraId="45F44228" w14:textId="6BF2B824" w:rsidR="00CE308A" w:rsidRPr="0082664E" w:rsidRDefault="0082664E" w:rsidP="000F6242">
      <w:r w:rsidRPr="0082664E">
        <w:t>RAN2 respectfully asks CT1 and CT4 to provide their feedback on whether there is need to standardise longer messages than the maximum PWS limit of 5440 octet for NB-IoT,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243D514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>RAN2 respectfully asks CT1 and CT4 to provide their feedback on whether there is need to standardise longer messages than the maximum PWS limit of 5440 octet for NB-IoT,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1DD22" w16cex:dateUtc="2025-02-20T14:56:00Z"/>
  <w16cex:commentExtensible w16cex:durableId="2B61DD38" w16cex:dateUtc="2025-02-20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EE23DD" w16cid:durableId="2B61DCCA"/>
  <w16cid:commentId w16cid:paraId="020CB2C0" w16cid:durableId="2B61DD22"/>
  <w16cid:commentId w16cid:paraId="11D33EE5" w16cid:durableId="2B61DD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75409" w14:textId="77777777" w:rsidR="0084537F" w:rsidRDefault="0084537F">
      <w:pPr>
        <w:spacing w:after="0"/>
      </w:pPr>
      <w:r>
        <w:separator/>
      </w:r>
    </w:p>
  </w:endnote>
  <w:endnote w:type="continuationSeparator" w:id="0">
    <w:p w14:paraId="2A909FF4" w14:textId="77777777" w:rsidR="0084537F" w:rsidRDefault="008453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7D31B" w14:textId="77777777" w:rsidR="0084537F" w:rsidRDefault="0084537F">
      <w:pPr>
        <w:spacing w:after="0"/>
      </w:pPr>
      <w:r>
        <w:separator/>
      </w:r>
    </w:p>
  </w:footnote>
  <w:footnote w:type="continuationSeparator" w:id="0">
    <w:p w14:paraId="04F99146" w14:textId="77777777" w:rsidR="0084537F" w:rsidRDefault="008453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97834"/>
    <w:rsid w:val="004A625C"/>
    <w:rsid w:val="004D6579"/>
    <w:rsid w:val="004E3939"/>
    <w:rsid w:val="004E5304"/>
    <w:rsid w:val="0050288F"/>
    <w:rsid w:val="00503A09"/>
    <w:rsid w:val="005349BD"/>
    <w:rsid w:val="00562661"/>
    <w:rsid w:val="005640EE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936E0"/>
    <w:rsid w:val="00696E27"/>
    <w:rsid w:val="00697A8E"/>
    <w:rsid w:val="006A29FA"/>
    <w:rsid w:val="006D23D3"/>
    <w:rsid w:val="006D4F36"/>
    <w:rsid w:val="00703787"/>
    <w:rsid w:val="00707766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C6E01"/>
    <w:rsid w:val="008D772F"/>
    <w:rsid w:val="008D79E3"/>
    <w:rsid w:val="00906AED"/>
    <w:rsid w:val="00926C36"/>
    <w:rsid w:val="0097234B"/>
    <w:rsid w:val="00990004"/>
    <w:rsid w:val="0099764C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(Ming-Hung)</cp:lastModifiedBy>
  <cp:revision>2</cp:revision>
  <cp:lastPrinted>2002-04-23T07:10:00Z</cp:lastPrinted>
  <dcterms:created xsi:type="dcterms:W3CDTF">2025-02-21T06:04:00Z</dcterms:created>
  <dcterms:modified xsi:type="dcterms:W3CDTF">2025-02-21T06:04:00Z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